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700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3780"/>
        <w:gridCol w:w="180"/>
        <w:gridCol w:w="3780"/>
      </w:tblGrid>
      <w:tr w:rsidR="0058576D" w14:paraId="0CCC4AA9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2A2C8F19" w14:textId="77777777" w:rsidR="00351ED2" w:rsidRDefault="00351ED2" w:rsidP="00351ED2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Winkler Water Supply</w:t>
            </w:r>
          </w:p>
          <w:p w14:paraId="0A7A8D0C" w14:textId="77777777" w:rsidR="00351ED2" w:rsidRDefault="00351ED2" w:rsidP="00351ED2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5038 </w:t>
            </w:r>
            <w:proofErr w:type="spellStart"/>
            <w:r>
              <w:rPr>
                <w:sz w:val="24"/>
                <w:szCs w:val="24"/>
              </w:rPr>
              <w:t>Loper</w:t>
            </w:r>
            <w:proofErr w:type="spellEnd"/>
            <w:r>
              <w:rPr>
                <w:sz w:val="24"/>
                <w:szCs w:val="24"/>
              </w:rPr>
              <w:t xml:space="preserve"> Circle</w:t>
            </w:r>
          </w:p>
          <w:p w14:paraId="1A81CC78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Streetman, TX  75859</w:t>
            </w:r>
          </w:p>
          <w:p w14:paraId="41D27884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426637D8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67935C7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53F6C58C" w14:textId="77777777" w:rsidR="00351ED2" w:rsidRDefault="00351ED2" w:rsidP="00351ED2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Judge Davenport</w:t>
            </w:r>
          </w:p>
          <w:p w14:paraId="3D0580F9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W. 3</w:t>
            </w:r>
            <w:r w:rsidRPr="00385F6E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 xml:space="preserve"> Ave., Suite 102</w:t>
            </w:r>
          </w:p>
          <w:p w14:paraId="6107BE5E" w14:textId="1731A6A1" w:rsidR="0058576D" w:rsidRDefault="00351ED2" w:rsidP="00351ED2">
            <w:pPr>
              <w:ind w:left="95" w:right="95"/>
            </w:pPr>
            <w:r w:rsidRPr="00385F6E">
              <w:rPr>
                <w:sz w:val="24"/>
                <w:szCs w:val="24"/>
              </w:rPr>
              <w:t>Corsicana, TX  75110</w:t>
            </w:r>
          </w:p>
        </w:tc>
        <w:tc>
          <w:tcPr>
            <w:tcW w:w="180" w:type="dxa"/>
            <w:vAlign w:val="center"/>
          </w:tcPr>
          <w:p w14:paraId="011F190F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2111000F" w14:textId="77777777" w:rsidR="00FE120D" w:rsidRPr="0058576D" w:rsidRDefault="00FE120D" w:rsidP="00FE120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243C0E5A" w14:textId="77777777" w:rsidR="00FE120D" w:rsidRPr="0058576D" w:rsidRDefault="00FE120D" w:rsidP="00FE120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2EFF5BF0" w14:textId="77777777" w:rsidR="00FE120D" w:rsidRPr="0058576D" w:rsidRDefault="00FE120D" w:rsidP="00FE120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1576E217" w14:textId="77777777" w:rsidR="0058576D" w:rsidRDefault="0058576D" w:rsidP="0058576D">
            <w:pPr>
              <w:ind w:left="95" w:right="95"/>
            </w:pPr>
          </w:p>
        </w:tc>
      </w:tr>
      <w:tr w:rsidR="0058576D" w14:paraId="277E4394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458FD5E" w14:textId="77777777" w:rsidR="00FE120D" w:rsidRPr="0058576D" w:rsidRDefault="00FE120D" w:rsidP="00FE120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34FCB150" w14:textId="77777777" w:rsidR="00FE120D" w:rsidRPr="0058576D" w:rsidRDefault="00FE120D" w:rsidP="00FE120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5D2B280F" w14:textId="77777777" w:rsidR="00FE120D" w:rsidRPr="0058576D" w:rsidRDefault="00FE120D" w:rsidP="00FE120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5BACAF69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0AD23D25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E805A6E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5D1A0B52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4B312F11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38E776B1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22C14423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6B5FB267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514C0264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6C04A299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08DEB37C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62983EBD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05ABB653" w14:textId="77777777" w:rsidR="0058576D" w:rsidRDefault="0058576D" w:rsidP="0058576D">
            <w:pPr>
              <w:ind w:left="95" w:right="95"/>
            </w:pPr>
          </w:p>
        </w:tc>
      </w:tr>
      <w:tr w:rsidR="0058576D" w14:paraId="7A3C9EF0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31F34BCD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5DAFB271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385D7104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73C589BB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7C41BE9F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013AC4FD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46A3CEB0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153D194C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64003201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768B2F72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54A81582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4F4E080C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F979CCE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766792FA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7E7E82AB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5667D215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67F3421F" w14:textId="77777777" w:rsidR="0058576D" w:rsidRDefault="0058576D" w:rsidP="0058576D">
            <w:pPr>
              <w:ind w:left="95" w:right="95"/>
            </w:pPr>
          </w:p>
        </w:tc>
      </w:tr>
      <w:tr w:rsidR="0058576D" w14:paraId="4194127D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2AA4AD0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5A04B725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01F2FF62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623BFD29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26BEE55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71A2F497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138E2A29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4FF4308C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65F759E7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5D40D419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1B15B37A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2A93147B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7857F42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076FF93F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6DB9996F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04403655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2E7109DC" w14:textId="77777777" w:rsidR="0058576D" w:rsidRDefault="0058576D" w:rsidP="0058576D">
            <w:pPr>
              <w:ind w:left="95" w:right="95"/>
            </w:pPr>
          </w:p>
        </w:tc>
      </w:tr>
      <w:tr w:rsidR="0058576D" w14:paraId="7A302902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68962FE2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64B7CF36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7A9529D9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477364DD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0F15604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357DA83A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0AB8B91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401612FE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29E36188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13216E48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04908BC3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384E75E2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50D21DD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53D8EF0E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4457C8C6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76BE21DA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7725A4CC" w14:textId="77777777" w:rsidR="0058576D" w:rsidRDefault="0058576D" w:rsidP="0058576D">
            <w:pPr>
              <w:ind w:left="95" w:right="95"/>
            </w:pPr>
          </w:p>
        </w:tc>
      </w:tr>
      <w:tr w:rsidR="0058576D" w14:paraId="6AFC6D40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7F7B9EF2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448DA219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08908069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133EC98A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6AC67D03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BB6B9AD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BFDF6BF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28EFA926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0D38CD48" w14:textId="77777777" w:rsidR="0058576D" w:rsidRPr="0058576D" w:rsidRDefault="0058576D" w:rsidP="0058576D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5727F8A7" w14:textId="77777777" w:rsidR="0058576D" w:rsidRDefault="0058576D" w:rsidP="0058576D">
            <w:pPr>
              <w:ind w:left="95" w:right="95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37B1308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1395F71F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2A9B0221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17AD787E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74F43EB4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5F877766" w14:textId="77777777" w:rsidR="0058576D" w:rsidRDefault="0058576D" w:rsidP="0058576D">
            <w:pPr>
              <w:ind w:left="95" w:right="95"/>
            </w:pPr>
          </w:p>
        </w:tc>
      </w:tr>
      <w:tr w:rsidR="00385F6E" w14:paraId="62A9D251" w14:textId="77777777" w:rsidTr="00385F6E">
        <w:trPr>
          <w:cantSplit/>
          <w:trHeight w:hRule="exact" w:val="1440"/>
        </w:trPr>
        <w:tc>
          <w:tcPr>
            <w:tcW w:w="3780" w:type="dxa"/>
          </w:tcPr>
          <w:p w14:paraId="20123BCC" w14:textId="12B9A655" w:rsidR="00385F6E" w:rsidRDefault="00553986" w:rsidP="00385F6E">
            <w:pPr>
              <w:ind w:left="95" w:right="95"/>
            </w:pPr>
            <w:r>
              <w:pict w14:anchorId="29BEAB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5pt;height:41.25pt">
                  <v:imagedata r:id="rId4" o:title=""/>
                </v:shape>
              </w:pict>
            </w:r>
          </w:p>
        </w:tc>
        <w:tc>
          <w:tcPr>
            <w:tcW w:w="180" w:type="dxa"/>
          </w:tcPr>
          <w:p w14:paraId="768CB4BB" w14:textId="078D69ED" w:rsidR="00385F6E" w:rsidRDefault="00553986" w:rsidP="00385F6E">
            <w:pPr>
              <w:ind w:left="95" w:right="95"/>
            </w:pPr>
            <w:r>
              <w:pict w14:anchorId="40A1502B">
                <v:shape id="_x0000_i1026" type="#_x0000_t75" style="width:585pt;height:41.25pt">
                  <v:imagedata r:id="rId4" o:title=""/>
                </v:shape>
              </w:pict>
            </w:r>
          </w:p>
        </w:tc>
        <w:tc>
          <w:tcPr>
            <w:tcW w:w="3780" w:type="dxa"/>
          </w:tcPr>
          <w:p w14:paraId="56FDD1C2" w14:textId="638AD240" w:rsidR="00385F6E" w:rsidRDefault="00351ED2" w:rsidP="00385F6E">
            <w:pPr>
              <w:ind w:left="95" w:right="95"/>
            </w:pPr>
            <w:r>
              <w:pict w14:anchorId="522EAC0A">
                <v:shape id="_x0000_i1027" type="#_x0000_t75" style="width:585pt;height:41.25pt">
                  <v:imagedata r:id="rId4" o:title=""/>
                </v:shape>
              </w:pict>
            </w:r>
          </w:p>
        </w:tc>
        <w:tc>
          <w:tcPr>
            <w:tcW w:w="180" w:type="dxa"/>
          </w:tcPr>
          <w:p w14:paraId="6264EB13" w14:textId="672C189D" w:rsidR="00385F6E" w:rsidRDefault="00351ED2" w:rsidP="00385F6E">
            <w:pPr>
              <w:ind w:left="95" w:right="95"/>
            </w:pPr>
            <w:r>
              <w:pict w14:anchorId="4F93763E">
                <v:shape id="_x0000_i1028" type="#_x0000_t75" style="width:585pt;height:41.25pt">
                  <v:imagedata r:id="rId4" o:title=""/>
                </v:shape>
              </w:pict>
            </w:r>
          </w:p>
        </w:tc>
        <w:tc>
          <w:tcPr>
            <w:tcW w:w="3780" w:type="dxa"/>
          </w:tcPr>
          <w:p w14:paraId="472B495A" w14:textId="72EF8436" w:rsidR="00385F6E" w:rsidRDefault="00351ED2" w:rsidP="00385F6E">
            <w:pPr>
              <w:ind w:left="95" w:right="95"/>
            </w:pPr>
            <w:r>
              <w:pict w14:anchorId="5E11FBA3">
                <v:shape id="_x0000_i1029" type="#_x0000_t75" style="width:585pt;height:41.25pt">
                  <v:imagedata r:id="rId4" o:title=""/>
                </v:shape>
              </w:pict>
            </w:r>
          </w:p>
        </w:tc>
      </w:tr>
      <w:tr w:rsidR="00385F6E" w14:paraId="057E7B00" w14:textId="77777777" w:rsidTr="00385F6E">
        <w:trPr>
          <w:cantSplit/>
          <w:trHeight w:hRule="exact" w:val="1440"/>
        </w:trPr>
        <w:tc>
          <w:tcPr>
            <w:tcW w:w="3780" w:type="dxa"/>
          </w:tcPr>
          <w:p w14:paraId="28D0A959" w14:textId="5889FC4F" w:rsidR="00385F6E" w:rsidRDefault="00351ED2" w:rsidP="00385F6E">
            <w:pPr>
              <w:ind w:left="95" w:right="95"/>
            </w:pPr>
            <w:r>
              <w:pict w14:anchorId="772EC6B5">
                <v:shape id="_x0000_i1030" type="#_x0000_t75" style="width:585pt;height:41.25pt">
                  <v:imagedata r:id="rId4" o:title=""/>
                </v:shape>
              </w:pict>
            </w:r>
          </w:p>
        </w:tc>
        <w:tc>
          <w:tcPr>
            <w:tcW w:w="180" w:type="dxa"/>
          </w:tcPr>
          <w:p w14:paraId="67FD75A0" w14:textId="4E774F6B" w:rsidR="00385F6E" w:rsidRDefault="00351ED2" w:rsidP="00385F6E">
            <w:pPr>
              <w:ind w:left="95" w:right="95"/>
            </w:pPr>
            <w:r>
              <w:pict w14:anchorId="57255694">
                <v:shape id="_x0000_i1031" type="#_x0000_t75" style="width:585pt;height:41.25pt">
                  <v:imagedata r:id="rId4" o:title=""/>
                </v:shape>
              </w:pict>
            </w:r>
          </w:p>
        </w:tc>
        <w:tc>
          <w:tcPr>
            <w:tcW w:w="3780" w:type="dxa"/>
          </w:tcPr>
          <w:p w14:paraId="5E207C45" w14:textId="19E3B495" w:rsidR="00385F6E" w:rsidRDefault="00351ED2" w:rsidP="00385F6E">
            <w:pPr>
              <w:ind w:left="95" w:right="95"/>
            </w:pPr>
            <w:r>
              <w:pict w14:anchorId="5FB0BA30">
                <v:shape id="_x0000_i1042" type="#_x0000_t75" style="width:585pt;height:41.25pt">
                  <v:imagedata r:id="rId4" o:title=""/>
                </v:shape>
              </w:pict>
            </w:r>
          </w:p>
        </w:tc>
        <w:tc>
          <w:tcPr>
            <w:tcW w:w="180" w:type="dxa"/>
          </w:tcPr>
          <w:p w14:paraId="1F4C5E71" w14:textId="5934EA6B" w:rsidR="00385F6E" w:rsidRDefault="00351ED2" w:rsidP="00385F6E">
            <w:pPr>
              <w:ind w:left="95" w:right="95"/>
            </w:pPr>
            <w:r>
              <w:pict w14:anchorId="21B9350D">
                <v:shape id="_x0000_i1033" type="#_x0000_t75" style="width:585pt;height:41.25pt">
                  <v:imagedata r:id="rId4" o:title=""/>
                </v:shape>
              </w:pict>
            </w:r>
          </w:p>
        </w:tc>
        <w:tc>
          <w:tcPr>
            <w:tcW w:w="3780" w:type="dxa"/>
          </w:tcPr>
          <w:p w14:paraId="1FAE8705" w14:textId="226EC147" w:rsidR="00385F6E" w:rsidRDefault="00351ED2" w:rsidP="00385F6E">
            <w:pPr>
              <w:ind w:left="95" w:right="95"/>
            </w:pPr>
            <w:r>
              <w:pict w14:anchorId="69B01050">
                <v:shape id="_x0000_i1034" type="#_x0000_t75" style="width:585pt;height:41.25pt">
                  <v:imagedata r:id="rId4" o:title=""/>
                </v:shape>
              </w:pict>
            </w:r>
          </w:p>
        </w:tc>
      </w:tr>
      <w:tr w:rsidR="00385F6E" w14:paraId="37C21A4E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7DEF3B1C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5DBB8B45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7EDAB7B2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489C748E" w14:textId="34AD785C" w:rsidR="00385F6E" w:rsidRDefault="00385F6E" w:rsidP="00385F6E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353046C6" w14:textId="77777777" w:rsidR="00385F6E" w:rsidRDefault="00385F6E" w:rsidP="00385F6E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619F6CE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5D1E3FF6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6C889569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024EFB3C" w14:textId="27C61B81" w:rsidR="00385F6E" w:rsidRDefault="00385F6E" w:rsidP="00385F6E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2B08E2AC" w14:textId="77777777" w:rsidR="00385F6E" w:rsidRDefault="00385F6E" w:rsidP="00385F6E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F5C8348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5B254A48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409F7FED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70278910" w14:textId="6FF25966" w:rsidR="00385F6E" w:rsidRDefault="00385F6E" w:rsidP="00385F6E">
            <w:pPr>
              <w:ind w:left="95" w:right="95"/>
            </w:pPr>
          </w:p>
        </w:tc>
      </w:tr>
      <w:tr w:rsidR="00385F6E" w14:paraId="7805E617" w14:textId="77777777" w:rsidTr="00385F6E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FF627FF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41691AA8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783081A2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43586F92" w14:textId="1401B129" w:rsidR="00385F6E" w:rsidRDefault="00385F6E" w:rsidP="00385F6E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32BD1932" w14:textId="77777777" w:rsidR="00385F6E" w:rsidRDefault="00385F6E" w:rsidP="00385F6E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CAF7C3E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233E57A1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29B46DC4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70D28153" w14:textId="77EA258D" w:rsidR="00385F6E" w:rsidRDefault="00385F6E" w:rsidP="00385F6E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6B84A48" w14:textId="77777777" w:rsidR="00385F6E" w:rsidRDefault="00385F6E" w:rsidP="00385F6E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34E6990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r w:rsidRPr="0058576D">
              <w:rPr>
                <w:sz w:val="24"/>
                <w:szCs w:val="24"/>
              </w:rPr>
              <w:t xml:space="preserve">City of </w:t>
            </w:r>
            <w:smartTag w:uri="urn:schemas-microsoft-com:office:smarttags" w:element="City">
              <w:smartTag w:uri="urn:schemas-microsoft-com:office:smarttags" w:element="place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</w:smartTag>
          </w:p>
          <w:p w14:paraId="72345B2D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address">
              <w:smartTag w:uri="urn:schemas-microsoft-com:office:smarttags" w:element="Street">
                <w:r w:rsidRPr="0058576D">
                  <w:rPr>
                    <w:sz w:val="24"/>
                    <w:szCs w:val="24"/>
                  </w:rPr>
                  <w:t>PO Box</w:t>
                </w:r>
              </w:smartTag>
              <w:r w:rsidRPr="0058576D">
                <w:rPr>
                  <w:sz w:val="24"/>
                  <w:szCs w:val="24"/>
                </w:rPr>
                <w:t xml:space="preserve"> 179</w:t>
              </w:r>
            </w:smartTag>
          </w:p>
          <w:p w14:paraId="5D9AD172" w14:textId="77777777" w:rsidR="00351ED2" w:rsidRPr="0058576D" w:rsidRDefault="00351ED2" w:rsidP="00351ED2">
            <w:pPr>
              <w:ind w:left="95" w:right="95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8576D">
                  <w:rPr>
                    <w:sz w:val="24"/>
                    <w:szCs w:val="24"/>
                  </w:rPr>
                  <w:t>Richland</w:t>
                </w:r>
              </w:smartTag>
              <w:r w:rsidRPr="0058576D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8576D">
                  <w:rPr>
                    <w:sz w:val="24"/>
                    <w:szCs w:val="24"/>
                  </w:rPr>
                  <w:t>TX</w:t>
                </w:r>
              </w:smartTag>
              <w:r w:rsidRPr="0058576D">
                <w:rPr>
                  <w:sz w:val="24"/>
                  <w:szCs w:val="24"/>
                </w:rPr>
                <w:t xml:space="preserve">  </w:t>
              </w:r>
              <w:smartTag w:uri="urn:schemas-microsoft-com:office:smarttags" w:element="PostalCode">
                <w:r w:rsidRPr="0058576D">
                  <w:rPr>
                    <w:sz w:val="24"/>
                    <w:szCs w:val="24"/>
                  </w:rPr>
                  <w:t>76681</w:t>
                </w:r>
              </w:smartTag>
            </w:smartTag>
          </w:p>
          <w:p w14:paraId="7F12319A" w14:textId="09E3CD7A" w:rsidR="00385F6E" w:rsidRDefault="00385F6E" w:rsidP="00385F6E">
            <w:pPr>
              <w:ind w:left="95" w:right="95"/>
            </w:pPr>
          </w:p>
        </w:tc>
      </w:tr>
    </w:tbl>
    <w:p w14:paraId="1558F805" w14:textId="77777777" w:rsidR="0058576D" w:rsidRPr="0058576D" w:rsidRDefault="0058576D">
      <w:pPr>
        <w:rPr>
          <w:vanish/>
        </w:rPr>
      </w:pPr>
    </w:p>
    <w:sectPr w:rsidR="0058576D" w:rsidRPr="0058576D" w:rsidSect="0058576D">
      <w:type w:val="continuous"/>
      <w:pgSz w:w="12240" w:h="15840"/>
      <w:pgMar w:top="720" w:right="272" w:bottom="0" w:left="2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  <w:odso/>
  </w:mailMerge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76D"/>
    <w:rsid w:val="00051623"/>
    <w:rsid w:val="00265EDD"/>
    <w:rsid w:val="003258C2"/>
    <w:rsid w:val="00351ED2"/>
    <w:rsid w:val="00385F6E"/>
    <w:rsid w:val="00553986"/>
    <w:rsid w:val="0058576D"/>
    <w:rsid w:val="00BE06A4"/>
    <w:rsid w:val="00FE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036"/>
    <o:shapelayout v:ext="edit">
      <o:idmap v:ext="edit" data="1"/>
    </o:shapelayout>
  </w:shapeDefaults>
  <w:decimalSymbol w:val="."/>
  <w:listSeparator w:val=","/>
  <w14:docId w14:val="6878487C"/>
  <w15:chartTrackingRefBased/>
  <w15:docId w15:val="{77674B3C-8C8D-4123-8826-061A82E9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2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LABEL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LABEL</Template>
  <TotalTime>47</TotalTime>
  <Pages>1</Pages>
  <Words>218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Tommy Holloway</vt:lpstr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Tommy Holloway</dc:title>
  <dc:subject/>
  <dc:creator>Microsoft Corp.</dc:creator>
  <cp:keywords/>
  <dc:description/>
  <cp:lastModifiedBy>Sharon Settlemyer</cp:lastModifiedBy>
  <cp:revision>4</cp:revision>
  <cp:lastPrinted>2020-09-28T15:07:00Z</cp:lastPrinted>
  <dcterms:created xsi:type="dcterms:W3CDTF">2020-07-29T20:11:00Z</dcterms:created>
  <dcterms:modified xsi:type="dcterms:W3CDTF">2020-09-28T15:53:00Z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2000091800</vt:i4>
  </property>
  <property fmtid="{D5CDD505-2E9C-101B-9397-08002B2CF9AE}" pid="4" name="LCID">
    <vt:i4>1033</vt:i4>
  </property>
</Properties>
</file>